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73926B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942892">
        <w:rPr>
          <w:rFonts w:ascii="Arial" w:hAnsi="Arial" w:cs="Arial"/>
          <w:b/>
          <w:sz w:val="24"/>
          <w:szCs w:val="24"/>
        </w:rPr>
        <w:t>RP-</w:t>
      </w:r>
      <w:r w:rsidR="00DA004C" w:rsidRPr="00942892">
        <w:rPr>
          <w:rFonts w:ascii="Arial" w:hAnsi="Arial" w:cs="Arial"/>
          <w:b/>
          <w:sz w:val="24"/>
          <w:szCs w:val="24"/>
        </w:rPr>
        <w:t>2</w:t>
      </w:r>
      <w:r w:rsidR="00665963" w:rsidRPr="00942892">
        <w:rPr>
          <w:rFonts w:ascii="Arial" w:hAnsi="Arial" w:cs="Arial"/>
          <w:b/>
          <w:sz w:val="24"/>
          <w:szCs w:val="24"/>
        </w:rPr>
        <w:t>3</w:t>
      </w:r>
      <w:r w:rsidR="00942892" w:rsidRPr="00942892">
        <w:rPr>
          <w:rFonts w:ascii="Arial" w:hAnsi="Arial" w:cs="Arial"/>
          <w:b/>
          <w:sz w:val="24"/>
          <w:szCs w:val="24"/>
          <w:lang w:eastAsia="ja-JP"/>
        </w:rPr>
        <w:t>0154</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63B49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A62F4" w:rsidRPr="008A62F4">
        <w:rPr>
          <w:rFonts w:ascii="Arial" w:hAnsi="Arial" w:cs="Arial"/>
          <w:color w:val="000000" w:themeColor="text1"/>
          <w:lang w:eastAsia="ja-JP"/>
        </w:rPr>
        <w:t>9.4.1.4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gridSpan w:val="2"/>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42D8C" w:rsidR="0036248C" w:rsidRPr="008836AC" w:rsidRDefault="008A62F4" w:rsidP="008836AC">
            <w:pPr>
              <w:tabs>
                <w:tab w:val="left" w:pos="567"/>
              </w:tabs>
              <w:spacing w:after="0"/>
              <w:rPr>
                <w:rFonts w:ascii="Arial" w:hAnsi="Arial" w:cs="Arial"/>
              </w:rPr>
            </w:pPr>
            <w:proofErr w:type="spellStart"/>
            <w:r w:rsidRPr="008A62F4">
              <w:rPr>
                <w:rFonts w:ascii="Arial" w:hAnsi="Arial" w:cs="Arial"/>
              </w:rPr>
              <w:t>NR_NTN_LSband</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28BF99B" w:rsidR="0036248C" w:rsidRPr="008836AC" w:rsidRDefault="008A62F4" w:rsidP="008836AC">
            <w:pPr>
              <w:tabs>
                <w:tab w:val="left" w:pos="567"/>
              </w:tabs>
              <w:spacing w:after="0"/>
              <w:rPr>
                <w:rFonts w:ascii="Arial" w:hAnsi="Arial" w:cs="Arial"/>
                <w:lang w:eastAsia="ja-JP"/>
              </w:rPr>
            </w:pPr>
            <w:r w:rsidRPr="008A62F4">
              <w:rPr>
                <w:rFonts w:ascii="Arial" w:hAnsi="Arial" w:cs="Arial"/>
                <w:lang w:eastAsia="ja-JP"/>
              </w:rPr>
              <w:t>981043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80C0026" w:rsidR="00B6300F" w:rsidRPr="008836AC" w:rsidRDefault="008A62F4" w:rsidP="008836AC">
            <w:pPr>
              <w:tabs>
                <w:tab w:val="left" w:pos="567"/>
              </w:tabs>
              <w:spacing w:after="0"/>
              <w:rPr>
                <w:rFonts w:ascii="Arial" w:hAnsi="Arial" w:cs="Arial"/>
                <w:lang w:eastAsia="ja-JP"/>
              </w:rPr>
            </w:pPr>
            <w:r w:rsidRPr="008A62F4">
              <w:rPr>
                <w:rFonts w:ascii="Arial" w:hAnsi="Arial" w:cs="Arial"/>
                <w:lang w:eastAsia="ja-JP"/>
              </w:rPr>
              <w:t>RP-223485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5A128F3E" w14:textId="71CFC91F"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Core part: </w:t>
            </w:r>
            <w:r w:rsidR="008A62F4" w:rsidRPr="008A62F4">
              <w:rPr>
                <w:rFonts w:ascii="Arial" w:hAnsi="Arial" w:cs="Arial"/>
                <w:color w:val="000000" w:themeColor="text1"/>
                <w:lang w:eastAsia="ja-JP"/>
              </w:rPr>
              <w:t>09</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2268" w:type="dxa"/>
          </w:tcPr>
          <w:p w14:paraId="150E2BE5" w14:textId="301A1B91" w:rsidR="00871653" w:rsidRPr="008A62F4" w:rsidRDefault="00871653" w:rsidP="00207DC4">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8A62F4" w:rsidRPr="008A62F4">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1694" w:type="dxa"/>
            <w:gridSpan w:val="2"/>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BFFA97B" w:rsidR="00871653" w:rsidRPr="008836AC" w:rsidRDefault="008A62F4" w:rsidP="008836AC">
            <w:pPr>
              <w:tabs>
                <w:tab w:val="left" w:pos="567"/>
              </w:tabs>
              <w:spacing w:after="0"/>
              <w:rPr>
                <w:rFonts w:ascii="Arial" w:hAnsi="Arial" w:cs="Arial"/>
                <w:lang w:eastAsia="ja-JP"/>
              </w:rPr>
            </w:pPr>
            <w:r w:rsidRPr="008A62F4">
              <w:rPr>
                <w:rFonts w:ascii="Arial" w:hAnsi="Arial" w:cs="Arial"/>
                <w:color w:val="00B050"/>
                <w:lang w:eastAsia="ja-JP"/>
              </w:rPr>
              <w:t>10</w:t>
            </w:r>
            <w:r w:rsidR="00871653" w:rsidRPr="008A62F4">
              <w:rPr>
                <w:rFonts w:ascii="Arial" w:hAnsi="Arial" w:cs="Arial"/>
                <w:color w:val="00B050"/>
                <w:lang w:eastAsia="ja-JP"/>
              </w:rPr>
              <w:t>%</w:t>
            </w:r>
          </w:p>
        </w:tc>
        <w:tc>
          <w:tcPr>
            <w:tcW w:w="2268" w:type="dxa"/>
          </w:tcPr>
          <w:p w14:paraId="0560E286" w14:textId="5FEA8C7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8A62F4" w:rsidRPr="008A62F4">
              <w:rPr>
                <w:rFonts w:ascii="Arial" w:hAnsi="Arial" w:cs="Arial"/>
                <w:color w:val="00B050"/>
                <w:lang w:eastAsia="ja-JP"/>
              </w:rPr>
              <w:t>50</w:t>
            </w:r>
            <w:r w:rsidRPr="008A62F4">
              <w:rPr>
                <w:rFonts w:ascii="Arial" w:hAnsi="Arial" w:cs="Arial"/>
                <w:color w:val="00B050"/>
                <w:lang w:eastAsia="ja-JP"/>
              </w:rPr>
              <w:t>%</w:t>
            </w:r>
          </w:p>
        </w:tc>
        <w:tc>
          <w:tcPr>
            <w:tcW w:w="1694" w:type="dxa"/>
            <w:gridSpan w:val="2"/>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EB67F0" w:rsidR="006C4E32" w:rsidRPr="008A62F4" w:rsidRDefault="008A62F4" w:rsidP="0036248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Alexander Sayenko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C57F9A7" w:rsidR="006C4E32" w:rsidRPr="008A62F4" w:rsidRDefault="008A62F4"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DAF6900" w:rsidR="006C4E32"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asayenko@apple.com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5BE98F" w:rsidR="00D22398" w:rsidRPr="008836AC" w:rsidRDefault="00C21339" w:rsidP="00C4666A">
            <w:pPr>
              <w:pStyle w:val="TAL"/>
              <w:jc w:val="center"/>
              <w:rPr>
                <w:color w:val="FF0000"/>
                <w:lang w:eastAsia="ja-JP"/>
              </w:rPr>
            </w:pPr>
            <w:r w:rsidRPr="008A62F4">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4E742DB8" w14:textId="6374584F" w:rsidR="00B04D8C" w:rsidRDefault="00B04D8C" w:rsidP="00B04D8C">
      <w:pPr>
        <w:rPr>
          <w:lang w:eastAsia="ja-JP"/>
        </w:rPr>
      </w:pPr>
      <w:r>
        <w:rPr>
          <w:lang w:eastAsia="ja-JP"/>
        </w:rPr>
        <w:t>UE RF agreements</w:t>
      </w:r>
    </w:p>
    <w:p w14:paraId="016CBD39" w14:textId="72814AE0" w:rsidR="00B04D8C" w:rsidRDefault="007B005F" w:rsidP="007B005F">
      <w:pPr>
        <w:pStyle w:val="B1"/>
        <w:rPr>
          <w:lang w:eastAsia="ja-JP"/>
        </w:rPr>
      </w:pPr>
      <w:r>
        <w:rPr>
          <w:lang w:eastAsia="ja-JP"/>
        </w:rPr>
        <w:t>-</w:t>
      </w:r>
      <w:r>
        <w:rPr>
          <w:lang w:eastAsia="ja-JP"/>
        </w:rPr>
        <w:tab/>
        <w:t>General aspects and system parameters</w:t>
      </w:r>
    </w:p>
    <w:p w14:paraId="1E19B7D1" w14:textId="45B75F6A" w:rsidR="007B005F" w:rsidRDefault="007B005F" w:rsidP="007B005F">
      <w:pPr>
        <w:pStyle w:val="B2"/>
        <w:rPr>
          <w:lang w:eastAsia="ja-JP"/>
        </w:rPr>
      </w:pPr>
      <w:r>
        <w:rPr>
          <w:lang w:eastAsia="ja-JP"/>
        </w:rPr>
        <w:t>-</w:t>
      </w:r>
      <w:r>
        <w:rPr>
          <w:lang w:eastAsia="ja-JP"/>
        </w:rPr>
        <w:tab/>
        <w:t>To be discussed further whether there are any co-existence issues with bands n53 and n41/n90.</w:t>
      </w:r>
    </w:p>
    <w:p w14:paraId="5BAD9E12" w14:textId="77777777" w:rsidR="007B005F" w:rsidRDefault="007B005F" w:rsidP="007B005F">
      <w:pPr>
        <w:pStyle w:val="B2"/>
        <w:rPr>
          <w:lang w:eastAsia="ja-JP"/>
        </w:rPr>
      </w:pPr>
      <w:r>
        <w:rPr>
          <w:lang w:eastAsia="ja-JP"/>
        </w:rPr>
        <w:t>-</w:t>
      </w:r>
      <w:r>
        <w:rPr>
          <w:lang w:eastAsia="ja-JP"/>
        </w:rPr>
        <w:tab/>
        <w:t xml:space="preserve">All the related regulatory requirements should be </w:t>
      </w:r>
      <w:proofErr w:type="gramStart"/>
      <w:r>
        <w:rPr>
          <w:lang w:eastAsia="ja-JP"/>
        </w:rPr>
        <w:t>taken into account</w:t>
      </w:r>
      <w:proofErr w:type="gramEnd"/>
      <w:r>
        <w:rPr>
          <w:lang w:eastAsia="ja-JP"/>
        </w:rPr>
        <w:t>.</w:t>
      </w:r>
    </w:p>
    <w:p w14:paraId="2E960DE1" w14:textId="77777777" w:rsidR="007B005F" w:rsidRDefault="007B005F" w:rsidP="007B005F">
      <w:pPr>
        <w:pStyle w:val="B2"/>
        <w:rPr>
          <w:lang w:eastAsia="ja-JP"/>
        </w:rPr>
      </w:pPr>
      <w:r>
        <w:rPr>
          <w:lang w:eastAsia="ja-JP"/>
        </w:rPr>
        <w:t>-</w:t>
      </w:r>
      <w:r>
        <w:rPr>
          <w:lang w:eastAsia="ja-JP"/>
        </w:rPr>
        <w:tab/>
        <w:t xml:space="preserve">Identify the countries where the co-existence requirement and regulatory requirements apply </w:t>
      </w:r>
    </w:p>
    <w:p w14:paraId="4D9F3572" w14:textId="77777777" w:rsidR="007B005F" w:rsidRDefault="007B005F" w:rsidP="007B005F">
      <w:pPr>
        <w:pStyle w:val="B2"/>
        <w:rPr>
          <w:lang w:eastAsia="ja-JP"/>
        </w:rPr>
      </w:pPr>
      <w:r>
        <w:rPr>
          <w:lang w:eastAsia="ja-JP"/>
        </w:rPr>
        <w:t>-</w:t>
      </w:r>
      <w:r>
        <w:rPr>
          <w:lang w:eastAsia="ja-JP"/>
        </w:rPr>
        <w:tab/>
        <w:t>FFS on whether to apply for GEO only or for other types of satellites</w:t>
      </w:r>
    </w:p>
    <w:p w14:paraId="6FD245E8" w14:textId="26D4462B" w:rsidR="007B005F" w:rsidRDefault="007B005F" w:rsidP="007B005F">
      <w:pPr>
        <w:pStyle w:val="B2"/>
        <w:rPr>
          <w:lang w:eastAsia="ja-JP"/>
        </w:rPr>
      </w:pPr>
      <w:r>
        <w:rPr>
          <w:lang w:eastAsia="ja-JP"/>
        </w:rPr>
        <w:t>-</w:t>
      </w:r>
      <w:r>
        <w:rPr>
          <w:lang w:eastAsia="ja-JP"/>
        </w:rPr>
        <w:tab/>
        <w:t>n254 is reserved for the band defined for WI NR_NTN_LS band</w:t>
      </w:r>
    </w:p>
    <w:p w14:paraId="6522644A" w14:textId="70D0B9E8" w:rsidR="007B005F" w:rsidRDefault="007B005F" w:rsidP="007B005F">
      <w:pPr>
        <w:pStyle w:val="B2"/>
        <w:rPr>
          <w:lang w:eastAsia="ja-JP"/>
        </w:rPr>
      </w:pPr>
      <w:r>
        <w:rPr>
          <w:lang w:eastAsia="ja-JP"/>
        </w:rPr>
        <w:t>-</w:t>
      </w:r>
      <w:r>
        <w:rPr>
          <w:lang w:eastAsia="ja-JP"/>
        </w:rPr>
        <w:tab/>
        <w:t>n254 is defined as UE transmitting at 1610-1626.5MHz and SAN transmitting at 2483.5-2500MHz</w:t>
      </w:r>
    </w:p>
    <w:p w14:paraId="38ADA2CE" w14:textId="7FA895BB" w:rsidR="007B005F" w:rsidRDefault="007B005F" w:rsidP="007B005F">
      <w:pPr>
        <w:pStyle w:val="B1"/>
        <w:rPr>
          <w:lang w:eastAsia="ja-JP"/>
        </w:rPr>
      </w:pPr>
    </w:p>
    <w:p w14:paraId="74581D0A" w14:textId="03E563F1" w:rsidR="007B005F" w:rsidRDefault="007B005F" w:rsidP="007B005F">
      <w:pPr>
        <w:pStyle w:val="B1"/>
        <w:rPr>
          <w:lang w:eastAsia="ja-JP"/>
        </w:rPr>
      </w:pPr>
      <w:r>
        <w:rPr>
          <w:lang w:eastAsia="ja-JP"/>
        </w:rPr>
        <w:t>-</w:t>
      </w:r>
      <w:r>
        <w:rPr>
          <w:lang w:eastAsia="ja-JP"/>
        </w:rPr>
        <w:tab/>
        <w:t>TX requirements</w:t>
      </w:r>
    </w:p>
    <w:p w14:paraId="6B89037A" w14:textId="4B63FD00" w:rsidR="007B005F" w:rsidRPr="007B005F" w:rsidRDefault="007B005F" w:rsidP="007B005F">
      <w:pPr>
        <w:pStyle w:val="B2"/>
      </w:pPr>
      <w:r>
        <w:t>-</w:t>
      </w:r>
      <w:r>
        <w:tab/>
      </w:r>
      <w:r w:rsidRPr="007B005F">
        <w:t>Consider PC3 power class for the new NTN band</w:t>
      </w:r>
    </w:p>
    <w:p w14:paraId="34320459" w14:textId="77777777" w:rsidR="007B005F" w:rsidRDefault="007B005F" w:rsidP="007B005F">
      <w:pPr>
        <w:pStyle w:val="B1"/>
        <w:rPr>
          <w:lang w:eastAsia="ja-JP"/>
        </w:rPr>
      </w:pPr>
    </w:p>
    <w:p w14:paraId="7E0290F4" w14:textId="2B7A9C0E" w:rsidR="005E71C7" w:rsidRDefault="005E71C7" w:rsidP="00B04D8C">
      <w:pPr>
        <w:rPr>
          <w:lang w:eastAsia="ja-JP"/>
        </w:rPr>
      </w:pPr>
      <w:r>
        <w:rPr>
          <w:lang w:eastAsia="ja-JP"/>
        </w:rPr>
        <w:t>UE RRM agreements</w:t>
      </w:r>
    </w:p>
    <w:p w14:paraId="66B26C49" w14:textId="3FB93DD8" w:rsidR="005E71C7" w:rsidRDefault="005E71C7" w:rsidP="005E71C7">
      <w:pPr>
        <w:pStyle w:val="B1"/>
        <w:rPr>
          <w:lang w:eastAsia="ja-JP"/>
        </w:rPr>
      </w:pPr>
      <w:r>
        <w:rPr>
          <w:lang w:eastAsia="ja-JP"/>
        </w:rPr>
        <w:t>-</w:t>
      </w:r>
      <w:r>
        <w:rPr>
          <w:lang w:eastAsia="ja-JP"/>
        </w:rPr>
        <w:tab/>
        <w:t>No new RRM requirements are needed</w:t>
      </w:r>
    </w:p>
    <w:p w14:paraId="149709AC" w14:textId="77777777" w:rsidR="005E71C7" w:rsidRDefault="005E71C7" w:rsidP="00B04D8C">
      <w:pPr>
        <w:rPr>
          <w:lang w:eastAsia="ja-JP"/>
        </w:rPr>
      </w:pPr>
    </w:p>
    <w:p w14:paraId="0172ED0E" w14:textId="379050D5" w:rsidR="00B04D8C" w:rsidRDefault="00B04D8C" w:rsidP="00B04D8C">
      <w:pPr>
        <w:rPr>
          <w:lang w:eastAsia="ja-JP"/>
        </w:rPr>
      </w:pPr>
      <w:r>
        <w:rPr>
          <w:lang w:eastAsia="ja-JP"/>
        </w:rPr>
        <w:t>BS RF agreements</w:t>
      </w:r>
    </w:p>
    <w:p w14:paraId="3679DB70" w14:textId="18FB2C74" w:rsidR="00492E16" w:rsidRDefault="00492E16" w:rsidP="00492E16">
      <w:pPr>
        <w:pStyle w:val="B1"/>
        <w:rPr>
          <w:lang w:eastAsia="ja-JP"/>
        </w:rPr>
      </w:pPr>
      <w:r>
        <w:rPr>
          <w:lang w:eastAsia="ja-JP"/>
        </w:rPr>
        <w:t xml:space="preserve">- </w:t>
      </w:r>
      <w:r>
        <w:rPr>
          <w:lang w:eastAsia="ja-JP"/>
        </w:rPr>
        <w:tab/>
      </w:r>
      <w:r w:rsidRPr="00492E16">
        <w:rPr>
          <w:lang w:eastAsia="ja-JP"/>
        </w:rPr>
        <w:t>TS 38.108 specification does not require any updates for conducted and OTA, RX and TX requirements (sections 6, 7, 9, 10), with the introduction of [n254] operating band. All the existing SAN type 1-H and SAN type 1-O requirements are applicable to [n254].</w:t>
      </w:r>
    </w:p>
    <w:p w14:paraId="7735B7D0" w14:textId="77777777" w:rsidR="00B04D8C" w:rsidRPr="00B04D8C" w:rsidRDefault="00B04D8C" w:rsidP="00B04D8C">
      <w:pPr>
        <w:rPr>
          <w:lang w:eastAsia="ja-JP"/>
        </w:rPr>
      </w:pPr>
    </w:p>
    <w:p w14:paraId="37D259DA" w14:textId="1483A0BC" w:rsidR="00701410" w:rsidRDefault="00701410" w:rsidP="00701410">
      <w:pPr>
        <w:pStyle w:val="Heading4"/>
        <w:rPr>
          <w:lang w:eastAsia="ja-JP"/>
        </w:rPr>
      </w:pPr>
      <w:r>
        <w:rPr>
          <w:lang w:eastAsia="ja-JP"/>
        </w:rPr>
        <w:t>2.4.2</w:t>
      </w:r>
      <w:r>
        <w:rPr>
          <w:lang w:eastAsia="ja-JP"/>
        </w:rPr>
        <w:tab/>
        <w:t>Remaining Open issues</w:t>
      </w:r>
    </w:p>
    <w:p w14:paraId="33B85DEB" w14:textId="1526EDEC" w:rsidR="00326BEA" w:rsidRDefault="00326BEA" w:rsidP="00326BEA">
      <w:r w:rsidRPr="00326BEA">
        <w:t>UE RF open issues</w:t>
      </w:r>
    </w:p>
    <w:p w14:paraId="11823275" w14:textId="72CC8629" w:rsidR="00326BEA" w:rsidRDefault="00326BEA" w:rsidP="00326BEA">
      <w:pPr>
        <w:pStyle w:val="B1"/>
      </w:pPr>
      <w:r>
        <w:t>-</w:t>
      </w:r>
      <w:r>
        <w:tab/>
        <w:t>System parameters (</w:t>
      </w:r>
      <w:proofErr w:type="gramStart"/>
      <w:r>
        <w:t>e.g.</w:t>
      </w:r>
      <w:proofErr w:type="gramEnd"/>
      <w:r>
        <w:t xml:space="preserve"> channel bandwidth)</w:t>
      </w:r>
    </w:p>
    <w:p w14:paraId="06FCF23D" w14:textId="1A09BBE0" w:rsidR="00326BEA" w:rsidRDefault="00326BEA" w:rsidP="00326BEA">
      <w:pPr>
        <w:pStyle w:val="B1"/>
      </w:pPr>
      <w:r>
        <w:t>-</w:t>
      </w:r>
      <w:r>
        <w:tab/>
        <w:t>Tx requirements (</w:t>
      </w:r>
      <w:proofErr w:type="gramStart"/>
      <w:r>
        <w:t>e.g.</w:t>
      </w:r>
      <w:proofErr w:type="gramEnd"/>
      <w:r>
        <w:t xml:space="preserve"> in-band and out-of-band emission requirements, UE co-existence requirements, NS values)</w:t>
      </w:r>
    </w:p>
    <w:p w14:paraId="2A8690E7" w14:textId="3FFEAA6D" w:rsidR="00326BEA" w:rsidRDefault="00326BEA" w:rsidP="00326BEA">
      <w:pPr>
        <w:pStyle w:val="B1"/>
      </w:pPr>
      <w:r>
        <w:t>-</w:t>
      </w:r>
      <w:r>
        <w:tab/>
        <w:t>Rx requirements (REFSENS, in-band and out-of-band blocking requirements)</w:t>
      </w:r>
    </w:p>
    <w:p w14:paraId="2ADFABD3" w14:textId="4E1297AF" w:rsidR="00326BEA" w:rsidRPr="00326BEA" w:rsidRDefault="00326BEA" w:rsidP="00326BEA">
      <w:pPr>
        <w:pStyle w:val="B1"/>
      </w:pPr>
      <w:r>
        <w:t>-</w:t>
      </w:r>
      <w:r>
        <w:tab/>
        <w:t>Final CRs</w:t>
      </w:r>
    </w:p>
    <w:p w14:paraId="76FA2A3C" w14:textId="77777777" w:rsidR="00326BEA" w:rsidRDefault="00326BEA" w:rsidP="00326BEA"/>
    <w:p w14:paraId="5F3A276B" w14:textId="76332B17" w:rsidR="00326BEA" w:rsidRDefault="00326BEA" w:rsidP="00326BEA">
      <w:r w:rsidRPr="00326BEA">
        <w:t>BS RF open issue</w:t>
      </w:r>
    </w:p>
    <w:p w14:paraId="240915C1" w14:textId="01361C9B" w:rsidR="00326BEA" w:rsidRDefault="00326BEA" w:rsidP="00326BEA">
      <w:pPr>
        <w:pStyle w:val="B1"/>
      </w:pPr>
      <w:r>
        <w:t>-</w:t>
      </w:r>
      <w:r>
        <w:tab/>
        <w:t>System parameters</w:t>
      </w:r>
    </w:p>
    <w:p w14:paraId="13F41F2F" w14:textId="3AE60BC2" w:rsidR="00326BEA" w:rsidRPr="00326BEA" w:rsidRDefault="00326BEA" w:rsidP="00326BEA">
      <w:pPr>
        <w:pStyle w:val="B1"/>
      </w:pPr>
      <w:r>
        <w:lastRenderedPageBreak/>
        <w:t>-</w:t>
      </w:r>
      <w:r>
        <w:tab/>
        <w:t>Final CRs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55C57C9" w14:textId="417E9F95" w:rsidR="00DB2CA1" w:rsidRPr="00721CF6" w:rsidRDefault="00DB2CA1" w:rsidP="00DB2CA1">
      <w:pPr>
        <w:pStyle w:val="Heading2"/>
      </w:pPr>
      <w:r>
        <w:rPr>
          <w:lang w:eastAsia="ja-JP"/>
        </w:rPr>
        <w:t>4.1</w:t>
      </w:r>
      <w:r>
        <w:rPr>
          <w:lang w:eastAsia="ja-JP"/>
        </w:rPr>
        <w:tab/>
        <w:t>RAN WG4#106 meeting</w:t>
      </w:r>
    </w:p>
    <w:p w14:paraId="21E21659" w14:textId="71C9230E" w:rsidR="00BA7217" w:rsidRPr="004D3578" w:rsidRDefault="00BA7217" w:rsidP="00BA7217">
      <w:pPr>
        <w:pStyle w:val="EX"/>
        <w:numPr>
          <w:ilvl w:val="0"/>
          <w:numId w:val="19"/>
        </w:numPr>
        <w:overflowPunct/>
        <w:autoSpaceDE/>
        <w:autoSpaceDN/>
        <w:adjustRightInd/>
        <w:textAlignment w:val="auto"/>
      </w:pPr>
      <w:r w:rsidRPr="00BA7217">
        <w:t>R4-2300300</w:t>
      </w:r>
      <w:r>
        <w:t>, "</w:t>
      </w:r>
      <w:r w:rsidRPr="00BA7217">
        <w:t>Work plan for the NTN L-/S-band</w:t>
      </w:r>
      <w:r>
        <w:t xml:space="preserve">", Apple Inc., </w:t>
      </w:r>
      <w:proofErr w:type="spellStart"/>
      <w:r>
        <w:t>Globalstar</w:t>
      </w:r>
      <w:proofErr w:type="spellEnd"/>
    </w:p>
    <w:p w14:paraId="79801478" w14:textId="65CE169C" w:rsidR="00BA7217" w:rsidRDefault="00BA7217" w:rsidP="00BA7217">
      <w:pPr>
        <w:pStyle w:val="EX"/>
        <w:numPr>
          <w:ilvl w:val="0"/>
          <w:numId w:val="19"/>
        </w:numPr>
        <w:overflowPunct/>
        <w:autoSpaceDE/>
        <w:autoSpaceDN/>
        <w:adjustRightInd/>
        <w:textAlignment w:val="auto"/>
      </w:pPr>
      <w:r w:rsidRPr="00BA7217">
        <w:t>R4-2302354</w:t>
      </w:r>
      <w:r>
        <w:t>, "</w:t>
      </w:r>
      <w:r w:rsidRPr="00BA7217">
        <w:t>Draft TR for the NTN L-/S-band</w:t>
      </w:r>
      <w:r>
        <w:t xml:space="preserve">", Apple Inc., </w:t>
      </w:r>
      <w:proofErr w:type="spellStart"/>
      <w:r>
        <w:t>Globalstar</w:t>
      </w:r>
      <w:proofErr w:type="spellEnd"/>
    </w:p>
    <w:p w14:paraId="2E465895" w14:textId="73879D77" w:rsidR="00BA7217" w:rsidRDefault="00BA7217" w:rsidP="00BA7217">
      <w:pPr>
        <w:pStyle w:val="EX"/>
        <w:numPr>
          <w:ilvl w:val="0"/>
          <w:numId w:val="19"/>
        </w:numPr>
        <w:overflowPunct/>
        <w:autoSpaceDE/>
        <w:autoSpaceDN/>
        <w:adjustRightInd/>
        <w:textAlignment w:val="auto"/>
      </w:pPr>
      <w:r w:rsidRPr="00BA7217">
        <w:t>R4-2300301</w:t>
      </w:r>
      <w:r>
        <w:t>, "</w:t>
      </w:r>
      <w:r w:rsidRPr="00BA7217">
        <w:t>System parameters for the NTN L-/S-band</w:t>
      </w:r>
      <w:r>
        <w:t xml:space="preserve">", Apple Inc., </w:t>
      </w:r>
      <w:proofErr w:type="spellStart"/>
      <w:r>
        <w:t>Globalstar</w:t>
      </w:r>
      <w:proofErr w:type="spellEnd"/>
    </w:p>
    <w:p w14:paraId="34B0C33C" w14:textId="383B96F2" w:rsidR="00BA7217" w:rsidRDefault="00BA7217" w:rsidP="00BA7217">
      <w:pPr>
        <w:pStyle w:val="EX"/>
        <w:numPr>
          <w:ilvl w:val="0"/>
          <w:numId w:val="19"/>
        </w:numPr>
        <w:overflowPunct/>
        <w:autoSpaceDE/>
        <w:autoSpaceDN/>
        <w:adjustRightInd/>
        <w:textAlignment w:val="auto"/>
      </w:pPr>
      <w:r w:rsidRPr="00BA7217">
        <w:t>R4-2301672</w:t>
      </w:r>
      <w:r>
        <w:t>, "</w:t>
      </w:r>
      <w:r w:rsidRPr="00BA7217">
        <w:t>Discussion on new FR1 NTN band</w:t>
      </w:r>
      <w:r>
        <w:t>", Nokia, Nokia Shanghai Bell</w:t>
      </w:r>
    </w:p>
    <w:p w14:paraId="611A9828" w14:textId="4DA80999" w:rsidR="00BA7217" w:rsidRDefault="00BA7217" w:rsidP="00BA7217">
      <w:pPr>
        <w:pStyle w:val="EX"/>
        <w:numPr>
          <w:ilvl w:val="0"/>
          <w:numId w:val="19"/>
        </w:numPr>
        <w:overflowPunct/>
        <w:autoSpaceDE/>
        <w:autoSpaceDN/>
        <w:adjustRightInd/>
        <w:textAlignment w:val="auto"/>
      </w:pPr>
      <w:r w:rsidRPr="00BA7217">
        <w:t>R4-2300302</w:t>
      </w:r>
      <w:r>
        <w:t>, "</w:t>
      </w:r>
      <w:r w:rsidRPr="00BA7217">
        <w:t>RF requirements for the NTN L-/S-band</w:t>
      </w:r>
      <w:r>
        <w:t xml:space="preserve">", Apple Inc., </w:t>
      </w:r>
      <w:proofErr w:type="spellStart"/>
      <w:r>
        <w:t>Globalstar</w:t>
      </w:r>
      <w:proofErr w:type="spellEnd"/>
    </w:p>
    <w:p w14:paraId="42850A40" w14:textId="6542DC2F" w:rsidR="00BA7217" w:rsidRDefault="00BA7217" w:rsidP="00BA7217">
      <w:pPr>
        <w:pStyle w:val="EX"/>
        <w:numPr>
          <w:ilvl w:val="0"/>
          <w:numId w:val="19"/>
        </w:numPr>
        <w:overflowPunct/>
        <w:autoSpaceDE/>
        <w:autoSpaceDN/>
        <w:adjustRightInd/>
        <w:textAlignment w:val="auto"/>
      </w:pPr>
      <w:r w:rsidRPr="00BA7217">
        <w:t>R4-2300304</w:t>
      </w:r>
      <w:r>
        <w:t>, "</w:t>
      </w:r>
      <w:r w:rsidRPr="00BA7217">
        <w:t>Draft running CR on Introduction of the NTN L-/S-band to TS 38.101-5</w:t>
      </w:r>
      <w:r>
        <w:t xml:space="preserve">", Apple Inc., </w:t>
      </w:r>
      <w:proofErr w:type="spellStart"/>
      <w:r>
        <w:t>Globalstar</w:t>
      </w:r>
      <w:proofErr w:type="spellEnd"/>
    </w:p>
    <w:p w14:paraId="5105F241" w14:textId="7746C93C" w:rsidR="00BA7217" w:rsidRDefault="00BA7217" w:rsidP="00BA7217">
      <w:pPr>
        <w:pStyle w:val="EX"/>
        <w:numPr>
          <w:ilvl w:val="0"/>
          <w:numId w:val="19"/>
        </w:numPr>
        <w:overflowPunct/>
        <w:autoSpaceDE/>
        <w:autoSpaceDN/>
        <w:adjustRightInd/>
        <w:textAlignment w:val="auto"/>
      </w:pPr>
      <w:r w:rsidRPr="00BA7217">
        <w:t>R4-2301100</w:t>
      </w:r>
      <w:r>
        <w:t>, "</w:t>
      </w:r>
      <w:r w:rsidRPr="00BA7217">
        <w:t>Discussion on UE RF for NTN L-S- bands</w:t>
      </w:r>
      <w:r>
        <w:t>", Xiaomi</w:t>
      </w:r>
    </w:p>
    <w:p w14:paraId="71A30A7D" w14:textId="76BBF2A0" w:rsidR="00BA7217" w:rsidRDefault="00BA7217" w:rsidP="00BA7217">
      <w:pPr>
        <w:pStyle w:val="EX"/>
        <w:numPr>
          <w:ilvl w:val="0"/>
          <w:numId w:val="19"/>
        </w:numPr>
        <w:overflowPunct/>
        <w:autoSpaceDE/>
        <w:autoSpaceDN/>
        <w:adjustRightInd/>
        <w:textAlignment w:val="auto"/>
      </w:pPr>
      <w:r w:rsidRPr="00BA7217">
        <w:t>R4-2301394</w:t>
      </w:r>
      <w:r>
        <w:t>, "</w:t>
      </w:r>
      <w:r w:rsidRPr="00BA7217">
        <w:t>Draft CR to TS 38.101-</w:t>
      </w:r>
      <w:proofErr w:type="gramStart"/>
      <w:r w:rsidRPr="00BA7217">
        <w:t>5:Introduction</w:t>
      </w:r>
      <w:proofErr w:type="gramEnd"/>
      <w:r w:rsidRPr="00BA7217">
        <w:t xml:space="preserve"> of a new NTN FDD band n254</w:t>
      </w:r>
      <w:r>
        <w:t>", ZTE Corp.</w:t>
      </w:r>
    </w:p>
    <w:p w14:paraId="2357CE27" w14:textId="598024D6" w:rsidR="00BA7217" w:rsidRDefault="00BA7217" w:rsidP="00BA7217">
      <w:pPr>
        <w:pStyle w:val="EX"/>
        <w:numPr>
          <w:ilvl w:val="0"/>
          <w:numId w:val="19"/>
        </w:numPr>
        <w:overflowPunct/>
        <w:autoSpaceDE/>
        <w:autoSpaceDN/>
        <w:adjustRightInd/>
        <w:textAlignment w:val="auto"/>
      </w:pPr>
      <w:r w:rsidRPr="00BA7217">
        <w:t>R4-2302710</w:t>
      </w:r>
      <w:r>
        <w:t>, "</w:t>
      </w:r>
      <w:r w:rsidRPr="00BA7217">
        <w:t>UE additional spurious emission requirements for the L-/S-band</w:t>
      </w:r>
      <w:r>
        <w:t>", Qualcomm Inc.</w:t>
      </w:r>
    </w:p>
    <w:p w14:paraId="2411FBE9" w14:textId="25825C26" w:rsidR="00BA7217" w:rsidRDefault="00BA7217" w:rsidP="00BA7217">
      <w:pPr>
        <w:pStyle w:val="EX"/>
        <w:numPr>
          <w:ilvl w:val="0"/>
          <w:numId w:val="19"/>
        </w:numPr>
        <w:overflowPunct/>
        <w:autoSpaceDE/>
        <w:autoSpaceDN/>
        <w:adjustRightInd/>
        <w:textAlignment w:val="auto"/>
      </w:pPr>
      <w:r w:rsidRPr="00BA7217">
        <w:t>R4-2301754</w:t>
      </w:r>
      <w:r>
        <w:t>, "</w:t>
      </w:r>
      <w:r w:rsidRPr="00BA7217">
        <w:t>draft CR to TS38.108 Introduction of the satellite L-band and S-band</w:t>
      </w:r>
      <w:r>
        <w:t>", ZTE Corp.</w:t>
      </w:r>
    </w:p>
    <w:p w14:paraId="1515E1C5" w14:textId="5BDDEB5E" w:rsidR="00BA7217" w:rsidRDefault="00BA7217" w:rsidP="00BA7217">
      <w:pPr>
        <w:pStyle w:val="EX"/>
        <w:numPr>
          <w:ilvl w:val="0"/>
          <w:numId w:val="19"/>
        </w:numPr>
        <w:overflowPunct/>
        <w:autoSpaceDE/>
        <w:autoSpaceDN/>
        <w:adjustRightInd/>
        <w:textAlignment w:val="auto"/>
      </w:pPr>
      <w:r w:rsidRPr="00BA7217">
        <w:t>R4-2301755</w:t>
      </w:r>
      <w:r>
        <w:t>, "</w:t>
      </w:r>
      <w:r w:rsidRPr="00BA7217">
        <w:t>Discussion on SAN RF requirements for the satellite L-band and S-band</w:t>
      </w:r>
      <w:r>
        <w:t>", ZTE Corp.</w:t>
      </w:r>
    </w:p>
    <w:p w14:paraId="6B9B63D1" w14:textId="24A666FB" w:rsidR="00BA7217" w:rsidRDefault="00BA7217" w:rsidP="00BA7217">
      <w:pPr>
        <w:pStyle w:val="EX"/>
        <w:numPr>
          <w:ilvl w:val="0"/>
          <w:numId w:val="19"/>
        </w:numPr>
        <w:overflowPunct/>
        <w:autoSpaceDE/>
        <w:autoSpaceDN/>
        <w:adjustRightInd/>
        <w:textAlignment w:val="auto"/>
      </w:pPr>
      <w:r w:rsidRPr="00BA7217">
        <w:t>R4-2302469</w:t>
      </w:r>
      <w:r>
        <w:t>, "</w:t>
      </w:r>
      <w:r w:rsidRPr="00BA7217">
        <w:t>Initial discussion on SAN RF requirements for the satellite L-/S-band</w:t>
      </w:r>
      <w:r>
        <w:t xml:space="preserve">", Huawei, </w:t>
      </w:r>
      <w:proofErr w:type="spellStart"/>
      <w:r>
        <w:t>HiSilicon</w:t>
      </w:r>
      <w:proofErr w:type="spellEnd"/>
    </w:p>
    <w:p w14:paraId="1EC9748A" w14:textId="016696D5" w:rsidR="00BA7217" w:rsidRDefault="00BA7217" w:rsidP="00BA7217">
      <w:pPr>
        <w:pStyle w:val="EX"/>
        <w:numPr>
          <w:ilvl w:val="0"/>
          <w:numId w:val="19"/>
        </w:numPr>
        <w:overflowPunct/>
        <w:autoSpaceDE/>
        <w:autoSpaceDN/>
        <w:adjustRightInd/>
        <w:textAlignment w:val="auto"/>
      </w:pPr>
      <w:r w:rsidRPr="00BA7217">
        <w:t>R4-2300303</w:t>
      </w:r>
      <w:r>
        <w:t>, "</w:t>
      </w:r>
      <w:r w:rsidRPr="00BA7217">
        <w:t>RRM requirements for the NTN L-/S-band</w:t>
      </w:r>
      <w:r>
        <w:t xml:space="preserve">", Apple Inc., </w:t>
      </w:r>
      <w:proofErr w:type="spellStart"/>
      <w:r>
        <w:t>Globalstar</w:t>
      </w:r>
      <w:proofErr w:type="spellEnd"/>
    </w:p>
    <w:p w14:paraId="57B5253F" w14:textId="702A0D1C" w:rsidR="00BA7217" w:rsidRDefault="00BA7217" w:rsidP="00BA7217">
      <w:pPr>
        <w:pStyle w:val="EX"/>
        <w:numPr>
          <w:ilvl w:val="0"/>
          <w:numId w:val="19"/>
        </w:numPr>
        <w:overflowPunct/>
        <w:autoSpaceDE/>
        <w:autoSpaceDN/>
        <w:adjustRightInd/>
        <w:textAlignment w:val="auto"/>
      </w:pPr>
      <w:r w:rsidRPr="00BA7217">
        <w:t>R4-2300305</w:t>
      </w:r>
      <w:r>
        <w:t>, "</w:t>
      </w:r>
      <w:r w:rsidRPr="00BA7217">
        <w:t>Draft running CR on Introduction of the NTN L-/S-band to TS 38.133</w:t>
      </w:r>
      <w:r>
        <w:t xml:space="preserve">", Apple Inc., </w:t>
      </w:r>
      <w:proofErr w:type="spellStart"/>
      <w:r>
        <w:t>Globalstar</w:t>
      </w:r>
      <w:proofErr w:type="spellEnd"/>
    </w:p>
    <w:p w14:paraId="1845D652" w14:textId="332188E0" w:rsidR="00BA7217" w:rsidRPr="004D3578" w:rsidRDefault="00BA7217" w:rsidP="00BA7217">
      <w:pPr>
        <w:pStyle w:val="EX"/>
        <w:numPr>
          <w:ilvl w:val="0"/>
          <w:numId w:val="19"/>
        </w:numPr>
        <w:overflowPunct/>
        <w:autoSpaceDE/>
        <w:autoSpaceDN/>
        <w:adjustRightInd/>
        <w:textAlignment w:val="auto"/>
      </w:pPr>
      <w:r w:rsidRPr="00BA7217">
        <w:t>R4-2301392</w:t>
      </w:r>
      <w:r>
        <w:t>, "</w:t>
      </w:r>
      <w:r w:rsidRPr="00BA7217">
        <w:t xml:space="preserve">Draft CR to TS </w:t>
      </w:r>
      <w:proofErr w:type="gramStart"/>
      <w:r w:rsidRPr="00BA7217">
        <w:t>38.133:Introduction</w:t>
      </w:r>
      <w:proofErr w:type="gramEnd"/>
      <w:r w:rsidRPr="00BA7217">
        <w:t xml:space="preserve"> of a new NTN FDD band n254</w:t>
      </w:r>
      <w:r>
        <w:t>", ZTE Corp.</w:t>
      </w:r>
    </w:p>
    <w:p w14:paraId="419E2C04" w14:textId="7875A06E" w:rsidR="00BA7217" w:rsidRPr="005E69AE" w:rsidRDefault="00BA7217" w:rsidP="00BA7217"/>
    <w:p w14:paraId="0115834D" w14:textId="42A410CC" w:rsidR="003E3A1A" w:rsidRPr="00BA7217" w:rsidRDefault="003E3A1A" w:rsidP="00BA7217">
      <w:pPr>
        <w:pStyle w:val="EW"/>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27541" w14:textId="77777777" w:rsidR="00310204" w:rsidRDefault="00310204">
      <w:r>
        <w:separator/>
      </w:r>
    </w:p>
  </w:endnote>
  <w:endnote w:type="continuationSeparator" w:id="0">
    <w:p w14:paraId="3129C8B6" w14:textId="77777777" w:rsidR="00310204" w:rsidRDefault="0031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04B7D" w14:textId="77777777" w:rsidR="00310204" w:rsidRDefault="00310204">
      <w:r>
        <w:separator/>
      </w:r>
    </w:p>
  </w:footnote>
  <w:footnote w:type="continuationSeparator" w:id="0">
    <w:p w14:paraId="571C1B23" w14:textId="77777777" w:rsidR="00310204" w:rsidRDefault="00310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6"/>
  </w:num>
  <w:num w:numId="4" w16cid:durableId="1656913690">
    <w:abstractNumId w:val="14"/>
  </w:num>
  <w:num w:numId="5" w16cid:durableId="2001150915">
    <w:abstractNumId w:val="7"/>
  </w:num>
  <w:num w:numId="6" w16cid:durableId="1197737513">
    <w:abstractNumId w:val="17"/>
  </w:num>
  <w:num w:numId="7" w16cid:durableId="1890265285">
    <w:abstractNumId w:val="2"/>
  </w:num>
  <w:num w:numId="8" w16cid:durableId="2057729482">
    <w:abstractNumId w:val="6"/>
  </w:num>
  <w:num w:numId="9" w16cid:durableId="382338813">
    <w:abstractNumId w:val="12"/>
  </w:num>
  <w:num w:numId="10" w16cid:durableId="690104006">
    <w:abstractNumId w:val="18"/>
  </w:num>
  <w:num w:numId="11" w16cid:durableId="2028945436">
    <w:abstractNumId w:val="13"/>
  </w:num>
  <w:num w:numId="12" w16cid:durableId="1055741490">
    <w:abstractNumId w:val="11"/>
  </w:num>
  <w:num w:numId="13" w16cid:durableId="1484546794">
    <w:abstractNumId w:val="15"/>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606810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069C"/>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10204"/>
    <w:rsid w:val="00321EF0"/>
    <w:rsid w:val="0032503A"/>
    <w:rsid w:val="00325EE1"/>
    <w:rsid w:val="00326BEA"/>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9A0"/>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2E1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71C7"/>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005F"/>
    <w:rsid w:val="007C59E4"/>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2F4"/>
    <w:rsid w:val="008C1698"/>
    <w:rsid w:val="008C1A3D"/>
    <w:rsid w:val="008D01C3"/>
    <w:rsid w:val="008D1E13"/>
    <w:rsid w:val="008D6549"/>
    <w:rsid w:val="008D70D2"/>
    <w:rsid w:val="00900AE8"/>
    <w:rsid w:val="00900DAD"/>
    <w:rsid w:val="0091408E"/>
    <w:rsid w:val="009378CA"/>
    <w:rsid w:val="00942892"/>
    <w:rsid w:val="0095025E"/>
    <w:rsid w:val="00955C4C"/>
    <w:rsid w:val="00995338"/>
    <w:rsid w:val="00996777"/>
    <w:rsid w:val="009A49C9"/>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690C"/>
    <w:rsid w:val="00AB239A"/>
    <w:rsid w:val="00AC39FB"/>
    <w:rsid w:val="00AD51D1"/>
    <w:rsid w:val="00AD53C7"/>
    <w:rsid w:val="00AD7ADC"/>
    <w:rsid w:val="00AE08EB"/>
    <w:rsid w:val="00AF3414"/>
    <w:rsid w:val="00B00BBE"/>
    <w:rsid w:val="00B04D8C"/>
    <w:rsid w:val="00B05C93"/>
    <w:rsid w:val="00B10710"/>
    <w:rsid w:val="00B208FA"/>
    <w:rsid w:val="00B25C12"/>
    <w:rsid w:val="00B2766F"/>
    <w:rsid w:val="00B31ABC"/>
    <w:rsid w:val="00B445ED"/>
    <w:rsid w:val="00B6300F"/>
    <w:rsid w:val="00B70389"/>
    <w:rsid w:val="00B84623"/>
    <w:rsid w:val="00BA494B"/>
    <w:rsid w:val="00BA51EF"/>
    <w:rsid w:val="00BA7217"/>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2CA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144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30</TotalTime>
  <Pages>4</Pages>
  <Words>1122</Words>
  <Characters>6399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13</cp:revision>
  <dcterms:created xsi:type="dcterms:W3CDTF">2023-03-07T19:31:00Z</dcterms:created>
  <dcterms:modified xsi:type="dcterms:W3CDTF">2023-03-13T21:02:00Z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